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E4B3FC5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7115E">
        <w:rPr>
          <w:b/>
          <w:bCs/>
          <w:lang w:val="en-GB"/>
        </w:rPr>
        <w:t>47-G003-26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2342"/>
        <w:gridCol w:w="2835"/>
      </w:tblGrid>
      <w:tr w:rsidR="004E197C" w:rsidRPr="00A33618" w14:paraId="07FCC147" w14:textId="337D8753" w:rsidTr="004E197C">
        <w:trPr>
          <w:trHeight w:val="617"/>
        </w:trPr>
        <w:tc>
          <w:tcPr>
            <w:tcW w:w="4003" w:type="dxa"/>
          </w:tcPr>
          <w:p w14:paraId="1F083020" w14:textId="77777777" w:rsidR="004E197C" w:rsidRPr="00A33618" w:rsidRDefault="004E197C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42" w:type="dxa"/>
          </w:tcPr>
          <w:p w14:paraId="182AEE6E" w14:textId="77777777" w:rsidR="004E197C" w:rsidRPr="00A33618" w:rsidRDefault="004E19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835" w:type="dxa"/>
          </w:tcPr>
          <w:p w14:paraId="7493C4DF" w14:textId="4EBC0BD9" w:rsidR="004E197C" w:rsidRPr="00833614" w:rsidRDefault="004E197C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 KMT*</w:t>
            </w:r>
          </w:p>
        </w:tc>
      </w:tr>
      <w:tr w:rsidR="004E197C" w:rsidRPr="00A33618" w14:paraId="28B1BC3C" w14:textId="0683D0AF" w:rsidTr="004E197C">
        <w:trPr>
          <w:trHeight w:val="603"/>
        </w:trPr>
        <w:tc>
          <w:tcPr>
            <w:tcW w:w="4003" w:type="dxa"/>
          </w:tcPr>
          <w:p w14:paraId="462D669A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42" w:type="dxa"/>
          </w:tcPr>
          <w:p w14:paraId="56C60DEA" w14:textId="25E47050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3B5EA936" w14:textId="66188386" w:rsidR="004E197C" w:rsidRPr="00BB57C9" w:rsidRDefault="00B7115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24/03/26</w:t>
            </w:r>
          </w:p>
        </w:tc>
      </w:tr>
      <w:tr w:rsidR="004E197C" w:rsidRPr="00A33618" w14:paraId="4D9567D4" w14:textId="5CE5339A" w:rsidTr="004E197C">
        <w:trPr>
          <w:trHeight w:val="617"/>
        </w:trPr>
        <w:tc>
          <w:tcPr>
            <w:tcW w:w="4003" w:type="dxa"/>
          </w:tcPr>
          <w:p w14:paraId="34AF4BE9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42" w:type="dxa"/>
          </w:tcPr>
          <w:p w14:paraId="440009ED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256F2E7A" w14:textId="4BFBE333" w:rsidR="004E197C" w:rsidRPr="00BB57C9" w:rsidRDefault="00B7115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07/04/26</w:t>
            </w:r>
          </w:p>
        </w:tc>
      </w:tr>
      <w:tr w:rsidR="004E197C" w:rsidRPr="00A33618" w14:paraId="2E8E3BDC" w14:textId="00D6CB20" w:rsidTr="004E197C">
        <w:trPr>
          <w:trHeight w:val="688"/>
        </w:trPr>
        <w:tc>
          <w:tcPr>
            <w:tcW w:w="4003" w:type="dxa"/>
          </w:tcPr>
          <w:p w14:paraId="2D4664AB" w14:textId="11017F4A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342" w:type="dxa"/>
          </w:tcPr>
          <w:p w14:paraId="0090B8D6" w14:textId="441BE3E8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5F4AD317" w14:textId="0491A2B0" w:rsidR="004E197C" w:rsidRPr="00BB57C9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14/04/26</w:t>
            </w:r>
          </w:p>
        </w:tc>
      </w:tr>
      <w:tr w:rsidR="004E197C" w:rsidRPr="00A33618" w14:paraId="3D3C37BA" w14:textId="3B03BA88" w:rsidTr="004E197C">
        <w:trPr>
          <w:trHeight w:val="617"/>
        </w:trPr>
        <w:tc>
          <w:tcPr>
            <w:tcW w:w="4003" w:type="dxa"/>
            <w:tcBorders>
              <w:bottom w:val="single" w:sz="12" w:space="0" w:color="auto"/>
            </w:tcBorders>
          </w:tcPr>
          <w:p w14:paraId="57B4FCB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42" w:type="dxa"/>
            <w:tcBorders>
              <w:bottom w:val="single" w:sz="12" w:space="0" w:color="auto"/>
            </w:tcBorders>
          </w:tcPr>
          <w:p w14:paraId="554EDF67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C1B854D" w14:textId="665A74E2" w:rsidR="004E197C" w:rsidRPr="00BB57C9" w:rsidRDefault="00B7115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20/04/26</w:t>
            </w:r>
          </w:p>
        </w:tc>
      </w:tr>
      <w:tr w:rsidR="004E197C" w:rsidRPr="00A33618" w14:paraId="1D91F0FB" w14:textId="41F5D260" w:rsidTr="004E197C">
        <w:trPr>
          <w:trHeight w:val="461"/>
        </w:trPr>
        <w:tc>
          <w:tcPr>
            <w:tcW w:w="4003" w:type="dxa"/>
          </w:tcPr>
          <w:p w14:paraId="2673397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42" w:type="dxa"/>
          </w:tcPr>
          <w:p w14:paraId="2D6F368F" w14:textId="40DCA3AB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7463093C" w14:textId="08E6BC31" w:rsidR="004E197C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24/04/26</w:t>
            </w:r>
          </w:p>
        </w:tc>
      </w:tr>
      <w:tr w:rsidR="004E197C" w:rsidRPr="00A33618" w14:paraId="5319267B" w14:textId="7514B439" w:rsidTr="004E197C">
        <w:trPr>
          <w:trHeight w:val="416"/>
        </w:trPr>
        <w:tc>
          <w:tcPr>
            <w:tcW w:w="4003" w:type="dxa"/>
          </w:tcPr>
          <w:p w14:paraId="7C5FEA8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42" w:type="dxa"/>
          </w:tcPr>
          <w:p w14:paraId="06B62228" w14:textId="1D1C1A6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691FEB9C" w14:textId="588AC075" w:rsidR="004E197C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01/05/26</w:t>
            </w:r>
          </w:p>
        </w:tc>
      </w:tr>
      <w:tr w:rsidR="004E197C" w:rsidRPr="00A33618" w14:paraId="603C6C3A" w14:textId="274DCAD6" w:rsidTr="004E197C">
        <w:trPr>
          <w:trHeight w:val="617"/>
        </w:trPr>
        <w:tc>
          <w:tcPr>
            <w:tcW w:w="4003" w:type="dxa"/>
          </w:tcPr>
          <w:p w14:paraId="468A46D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42" w:type="dxa"/>
          </w:tcPr>
          <w:p w14:paraId="41CD7928" w14:textId="0B6EE77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48E117D6" w14:textId="45176902" w:rsidR="004E197C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04/05/26</w:t>
            </w:r>
          </w:p>
        </w:tc>
      </w:tr>
      <w:tr w:rsidR="004E197C" w:rsidRPr="00A33618" w14:paraId="405F2EC0" w14:textId="25A03DE6" w:rsidTr="004E197C">
        <w:trPr>
          <w:trHeight w:val="603"/>
        </w:trPr>
        <w:tc>
          <w:tcPr>
            <w:tcW w:w="4003" w:type="dxa"/>
          </w:tcPr>
          <w:p w14:paraId="64B1558C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42" w:type="dxa"/>
          </w:tcPr>
          <w:p w14:paraId="022BDB2B" w14:textId="1AB579C9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37095CE9" w14:textId="588595F1" w:rsidR="004E197C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15/05/26</w:t>
            </w:r>
          </w:p>
        </w:tc>
      </w:tr>
      <w:tr w:rsidR="004E197C" w:rsidRPr="00A33618" w14:paraId="169855ED" w14:textId="57CA38CD" w:rsidTr="004E197C">
        <w:trPr>
          <w:trHeight w:val="301"/>
        </w:trPr>
        <w:tc>
          <w:tcPr>
            <w:tcW w:w="4003" w:type="dxa"/>
          </w:tcPr>
          <w:p w14:paraId="4995C7A1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42" w:type="dxa"/>
          </w:tcPr>
          <w:p w14:paraId="12184960" w14:textId="77777777" w:rsidR="004E197C" w:rsidRPr="00A33618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55B45845" w14:textId="6CF74387" w:rsidR="004E197C" w:rsidRDefault="00B7115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16/05/26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EF616" w14:textId="77777777" w:rsidR="00F139ED" w:rsidRDefault="00F139ED">
      <w:r>
        <w:separator/>
      </w:r>
    </w:p>
  </w:endnote>
  <w:endnote w:type="continuationSeparator" w:id="0">
    <w:p w14:paraId="4E6248AB" w14:textId="77777777" w:rsidR="00F139ED" w:rsidRDefault="00F139ED">
      <w:r>
        <w:continuationSeparator/>
      </w:r>
    </w:p>
  </w:endnote>
  <w:endnote w:type="continuationNotice" w:id="1">
    <w:p w14:paraId="0387C89C" w14:textId="77777777" w:rsidR="00F139ED" w:rsidRDefault="00F13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A94DF9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7115E">
      <w:rPr>
        <w:noProof/>
      </w:rPr>
      <w:t>2026-03-24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F09C9" w14:textId="77777777" w:rsidR="00F139ED" w:rsidRDefault="00F139ED">
      <w:r>
        <w:separator/>
      </w:r>
    </w:p>
  </w:footnote>
  <w:footnote w:type="continuationSeparator" w:id="0">
    <w:p w14:paraId="5FF4FF32" w14:textId="77777777" w:rsidR="00F139ED" w:rsidRDefault="00F139ED">
      <w:r>
        <w:continuationSeparator/>
      </w:r>
    </w:p>
  </w:footnote>
  <w:footnote w:type="continuationNotice" w:id="1">
    <w:p w14:paraId="71874B5B" w14:textId="77777777" w:rsidR="00F139ED" w:rsidRDefault="00F13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5C99" w14:textId="2C91002C" w:rsidR="00AE71CB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  <w:p w14:paraId="1B69072A" w14:textId="0BBA813D" w:rsidR="00BB57C9" w:rsidRPr="00141577" w:rsidRDefault="006865EA" w:rsidP="006865EA">
    <w:pPr>
      <w:pStyle w:val="Header"/>
      <w:tabs>
        <w:tab w:val="clear" w:pos="4320"/>
        <w:tab w:val="clear" w:pos="8640"/>
        <w:tab w:val="center" w:pos="4820"/>
        <w:tab w:val="right" w:pos="9498"/>
      </w:tabs>
      <w:jc w:val="right"/>
      <w:rPr>
        <w:rFonts w:asciiTheme="minorHAnsi" w:hAnsiTheme="minorHAnsi" w:cs="Calibri"/>
        <w:sz w:val="20"/>
      </w:rPr>
    </w:pPr>
    <w:r>
      <w:rPr>
        <w:b/>
        <w:bCs/>
        <w:lang w:val="en-GB"/>
      </w:rPr>
      <w:t>R</w:t>
    </w:r>
    <w:r w:rsidR="00391C04">
      <w:rPr>
        <w:b/>
        <w:bCs/>
        <w:lang w:val="en-GB"/>
      </w:rPr>
      <w:t>RQ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414377">
    <w:abstractNumId w:val="1"/>
  </w:num>
  <w:num w:numId="2" w16cid:durableId="1134326611">
    <w:abstractNumId w:val="10"/>
  </w:num>
  <w:num w:numId="3" w16cid:durableId="1542550433">
    <w:abstractNumId w:val="11"/>
  </w:num>
  <w:num w:numId="4" w16cid:durableId="508057994">
    <w:abstractNumId w:val="4"/>
  </w:num>
  <w:num w:numId="5" w16cid:durableId="1567569093">
    <w:abstractNumId w:val="3"/>
  </w:num>
  <w:num w:numId="6" w16cid:durableId="2052529940">
    <w:abstractNumId w:val="7"/>
  </w:num>
  <w:num w:numId="7" w16cid:durableId="61606323">
    <w:abstractNumId w:val="5"/>
  </w:num>
  <w:num w:numId="8" w16cid:durableId="1005210372">
    <w:abstractNumId w:val="9"/>
  </w:num>
  <w:num w:numId="9" w16cid:durableId="255333377">
    <w:abstractNumId w:val="0"/>
  </w:num>
  <w:num w:numId="10" w16cid:durableId="296835350">
    <w:abstractNumId w:val="8"/>
  </w:num>
  <w:num w:numId="11" w16cid:durableId="1353916748">
    <w:abstractNumId w:val="2"/>
  </w:num>
  <w:num w:numId="12" w16cid:durableId="171935907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85B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0067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00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562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D83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C04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B7D"/>
    <w:rsid w:val="004D23FC"/>
    <w:rsid w:val="004D2C41"/>
    <w:rsid w:val="004D556B"/>
    <w:rsid w:val="004D63BE"/>
    <w:rsid w:val="004D6E74"/>
    <w:rsid w:val="004D751D"/>
    <w:rsid w:val="004E01DE"/>
    <w:rsid w:val="004E064E"/>
    <w:rsid w:val="004E197C"/>
    <w:rsid w:val="004E19D2"/>
    <w:rsid w:val="004E1A7E"/>
    <w:rsid w:val="004E2068"/>
    <w:rsid w:val="004E2E3D"/>
    <w:rsid w:val="004E30FE"/>
    <w:rsid w:val="004E36AD"/>
    <w:rsid w:val="004E4728"/>
    <w:rsid w:val="004E52A4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B82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173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3A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5EA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6F0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60C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9C1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2A3A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B49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83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DE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71CB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15E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B7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7C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4EFF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37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C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5A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3E4"/>
    <w:rsid w:val="00F11DBD"/>
    <w:rsid w:val="00F1341C"/>
    <w:rsid w:val="00F139ED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BB81FD29-7AD2-47FA-A5A2-1416D181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4D6C2-F972-49E0-8919-529AD09AA6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29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Tamauea Taabwe</cp:lastModifiedBy>
  <cp:revision>7</cp:revision>
  <cp:lastPrinted>2013-10-18T08:32:00Z</cp:lastPrinted>
  <dcterms:created xsi:type="dcterms:W3CDTF">2025-01-16T01:54:00Z</dcterms:created>
  <dcterms:modified xsi:type="dcterms:W3CDTF">2026-03-24T03:58:00Z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d0756925-7b47-493a-8373-9ac1c288a314</vt:lpwstr>
  </property>
</Properties>
</file>